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B1792" w14:textId="77777777" w:rsidR="00AB6735" w:rsidRPr="009500C1" w:rsidRDefault="00AB673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16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РЕГИСТРАЦИЮ ПРАВА СОБСТВЕННОСТИ НА ОБЪЕКТ НЕДВИЖИМОГО ИМУЩЕСТВА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6735" w:rsidRPr="004E0853" w14:paraId="39E686E5" w14:textId="77777777" w:rsidTr="00AB6FA2">
        <w:tc>
          <w:tcPr>
            <w:tcW w:w="10207" w:type="dxa"/>
            <w:vAlign w:val="center"/>
          </w:tcPr>
          <w:p w14:paraId="0A53F9DC" w14:textId="77777777" w:rsidR="00AB6735" w:rsidRPr="003A49C5" w:rsidRDefault="00C0030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52A51AC7" w14:textId="77777777" w:rsidR="00AB6735" w:rsidRPr="003A49C5" w:rsidRDefault="00AB673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3012FEE" w14:textId="5557AEAD" w:rsidR="00AB6735" w:rsidRPr="00FF7B95" w:rsidRDefault="00AB673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4E4872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C00347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3853FD" w:rsidRPr="003853FD">
              <w:rPr>
                <w:rFonts w:ascii="Arial Narrow" w:hAnsi="Arial Narrow"/>
                <w:sz w:val="26"/>
                <w:szCs w:val="26"/>
              </w:rPr>
              <w:t>пятого</w:t>
            </w:r>
            <w:r w:rsidR="00EC5838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F988158" w14:textId="77777777" w:rsidR="00AB6735" w:rsidRPr="00FF7B95" w:rsidRDefault="00AB673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18A6FC8A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5932FF71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C00308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 г.,</w:t>
            </w:r>
          </w:p>
          <w:p w14:paraId="147E6C91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C00308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117BA56" w14:textId="77777777" w:rsidR="00AB6735" w:rsidRPr="00FF7B95" w:rsidRDefault="0024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6735" w:rsidRPr="00FF7B95">
              <w:rPr>
                <w:rFonts w:ascii="Arial Narrow" w:hAnsi="Arial Narrow"/>
                <w:sz w:val="26"/>
                <w:szCs w:val="26"/>
              </w:rPr>
              <w:t>:___________________________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6735" w:rsidRPr="00FF7B95">
              <w:rPr>
                <w:rFonts w:ascii="Arial Narrow" w:hAnsi="Arial Narrow"/>
                <w:sz w:val="26"/>
                <w:szCs w:val="26"/>
              </w:rPr>
              <w:t>_____________________________________</w:t>
            </w:r>
          </w:p>
          <w:p w14:paraId="16544FE9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B8A48E1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31AB229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(ая) по адресу: ______________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______________</w:t>
            </w:r>
            <w:r w:rsidR="00C00308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</w:t>
            </w:r>
          </w:p>
          <w:p w14:paraId="7231A13D" w14:textId="77777777" w:rsidR="0024492D" w:rsidRPr="00FF7B95" w:rsidRDefault="00AB6735" w:rsidP="0024492D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</w:t>
            </w:r>
            <w:r w:rsidR="0024492D"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="0024492D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750392E6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5277792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622D2CF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C00308">
              <w:rPr>
                <w:rFonts w:ascii="Arial Narrow" w:hAnsi="Arial Narrow"/>
                <w:sz w:val="26"/>
                <w:szCs w:val="26"/>
              </w:rPr>
              <w:t xml:space="preserve"> 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 г.,</w:t>
            </w:r>
          </w:p>
          <w:p w14:paraId="30FE46F0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C00308">
              <w:rPr>
                <w:rFonts w:ascii="Arial Narrow" w:hAnsi="Arial Narrow"/>
                <w:sz w:val="26"/>
                <w:szCs w:val="26"/>
              </w:rPr>
              <w:t>__________</w:t>
            </w:r>
            <w:r>
              <w:rPr>
                <w:rFonts w:ascii="Arial Narrow" w:hAnsi="Arial Narrow"/>
                <w:sz w:val="26"/>
                <w:szCs w:val="26"/>
              </w:rPr>
              <w:t>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5F422DB" w14:textId="77777777" w:rsidR="00AB6735" w:rsidRPr="00FF7B95" w:rsidRDefault="0024492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B6735" w:rsidRPr="00FF7B95">
              <w:rPr>
                <w:rFonts w:ascii="Arial Narrow" w:hAnsi="Arial Narrow"/>
                <w:sz w:val="26"/>
                <w:szCs w:val="26"/>
              </w:rPr>
              <w:t>:______________________________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B6735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21E9F1D8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6EFAD7C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3DF227F" w14:textId="77777777" w:rsidR="00AB6735" w:rsidRPr="00FF7B95" w:rsidRDefault="00AB673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____________________</w:t>
            </w:r>
            <w:r w:rsidR="00C00308">
              <w:rPr>
                <w:rFonts w:ascii="Arial Narrow" w:hAnsi="Arial Narrow"/>
                <w:sz w:val="26"/>
                <w:szCs w:val="26"/>
              </w:rPr>
              <w:t>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</w:p>
          <w:p w14:paraId="323B41AC" w14:textId="77777777" w:rsidR="00136C82" w:rsidRPr="0024492D" w:rsidRDefault="00AB6735" w:rsidP="0024492D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</w:t>
            </w:r>
            <w:r w:rsidR="0024492D">
              <w:rPr>
                <w:rFonts w:ascii="Arial Narrow" w:hAnsi="Arial Narrow"/>
                <w:sz w:val="26"/>
                <w:szCs w:val="26"/>
              </w:rPr>
              <w:t>_____________________________ ,</w:t>
            </w:r>
          </w:p>
          <w:p w14:paraId="26532DAA" w14:textId="77777777" w:rsidR="00136C82" w:rsidRPr="0024492D" w:rsidRDefault="00AB673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0"/>
                <w:szCs w:val="10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зарегистрировать мое право собственности на объект недвижимого имущества (квартира, комната, дом, дом с земельным участком, домовладение, земельный участок, недостроенный объект недвижимого имущества и другие): </w:t>
            </w:r>
            <w:r w:rsidRPr="00AB673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B673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>
              <w:rPr>
                <w:rFonts w:ascii="Arial Narrow" w:hAnsi="Arial Narrow" w:cs="Times New Roman"/>
                <w:noProof/>
                <w:sz w:val="22"/>
              </w:rPr>
              <w:t>р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асположенный по адресу: </w:t>
            </w:r>
            <w:r w:rsidRPr="00AB6735">
              <w:rPr>
                <w:rFonts w:ascii="Arial Narrow" w:hAnsi="Arial Narrow" w:cs="Times New Roman"/>
                <w:noProof/>
                <w:sz w:val="32"/>
              </w:rPr>
              <w:t>_________</w:t>
            </w:r>
            <w:r w:rsidR="00C00308"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Pr="00AB6735">
              <w:rPr>
                <w:rFonts w:ascii="Arial Narrow" w:hAnsi="Arial Narrow" w:cs="Times New Roman"/>
                <w:noProof/>
                <w:sz w:val="32"/>
              </w:rPr>
              <w:t>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B673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600BA5DA" w14:textId="77777777" w:rsidR="00AB6735" w:rsidRPr="007135E3" w:rsidRDefault="00AB673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во всех компетентных органах по всем вопросам, в случае необходимости вести межевое дело со всеми полномочиями, зарегистрировать право собственности на указанный объект недвижимого имущества в соответствующем Управлении Федеральной службы государственной регистрации, кадастра и картографии (Росреестр), получать свидетельства о государственной регистрации права, оплачивать причитающиеся сборы и пошлины, получать технический паспорт (кадастровый паспорт) на вышеуказанный объект недвижимости, с правом внесения любых изменений и исправлений технических ошибок в ЕГРН, подавать и получать необходимые справки, заявления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5BD1CBD7" w14:textId="77777777" w:rsidR="00AB6735" w:rsidRPr="00AB6FA2" w:rsidRDefault="00AB673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B6735" w14:paraId="680D0609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A85F058" w14:textId="77777777" w:rsidR="00AB6735" w:rsidRPr="00FF7B95" w:rsidRDefault="00AB673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C00308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1F620F67" w14:textId="77777777" w:rsidR="00AB6735" w:rsidRPr="00FF7B95" w:rsidRDefault="00AB6735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0FF59513" w14:textId="77777777" w:rsidR="00AB6735" w:rsidRPr="00FF7B95" w:rsidRDefault="00AB6735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B64A549" w14:textId="77777777" w:rsidR="00AB6735" w:rsidRDefault="00AB673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F25C1E1" w14:textId="77777777" w:rsidR="00AB6735" w:rsidRDefault="00AB673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68B9ED8" w14:textId="77777777" w:rsidR="00AB6735" w:rsidRPr="00FF7B95" w:rsidRDefault="00AB673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5599098" w14:textId="77777777" w:rsidR="00AB6735" w:rsidRPr="004F7E55" w:rsidRDefault="00AB673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6AD79E9" w14:textId="77777777" w:rsidR="00AB6735" w:rsidRDefault="00AB673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B6735" w14:paraId="250E17B6" w14:textId="77777777" w:rsidTr="00C00347">
        <w:trPr>
          <w:cantSplit/>
        </w:trPr>
        <w:tc>
          <w:tcPr>
            <w:tcW w:w="10206" w:type="dxa"/>
          </w:tcPr>
          <w:p w14:paraId="047FB264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31EB698A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F3CAA5A" w14:textId="5D57BB1B" w:rsidR="00E26402" w:rsidRDefault="00E26402" w:rsidP="00E26402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3853FD" w:rsidRPr="003853FD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56002A8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F52B735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91F5E14613804F51B8D5CB98A21279C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734B2D5D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6184312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0BD1CDCD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0AD0F729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DA69087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4A033A19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8D8AD9E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2B896CC1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21DE062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F35F940" w14:textId="77777777" w:rsidR="00E26402" w:rsidRDefault="00E26402" w:rsidP="00E2640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5395F69" w14:textId="34A7EA70" w:rsidR="00AB6735" w:rsidRDefault="00E26402" w:rsidP="00E26402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FE51B8ACBADB48C5BEEBFEEC1EA08F9B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28B06F6B" w14:textId="77777777" w:rsidR="00AB6735" w:rsidRPr="00966DB7" w:rsidRDefault="00AB673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AB6735" w:rsidRPr="00966DB7" w:rsidSect="00AB673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96BCC" w14:textId="77777777" w:rsidR="00D96FC9" w:rsidRDefault="00D96FC9" w:rsidP="00B72228">
      <w:pPr>
        <w:spacing w:line="240" w:lineRule="auto"/>
      </w:pPr>
      <w:r>
        <w:separator/>
      </w:r>
    </w:p>
  </w:endnote>
  <w:endnote w:type="continuationSeparator" w:id="0">
    <w:p w14:paraId="059E8ED7" w14:textId="77777777" w:rsidR="00D96FC9" w:rsidRDefault="00D96FC9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E0CE7" w14:textId="77777777" w:rsidR="00CC10C4" w:rsidRPr="00DC0F73" w:rsidRDefault="00CC10C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314814" w:rsidRPr="00CD5C19">
      <w:rPr>
        <w:rFonts w:ascii="Arial Narrow" w:hAnsi="Arial Narrow"/>
        <w:noProof/>
        <w:color w:val="000000" w:themeColor="text1"/>
        <w:sz w:val="16"/>
        <w:szCs w:val="16"/>
      </w:rPr>
      <w:t>НА РЕГИСТРАЦИЮ ПРАВА СОБСТВЕННОСТИ НА ОБЪЕКТ НЕДВИЖИМОГО ИМУЩЕСТВА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314814" w:rsidRPr="00CD5C19">
      <w:rPr>
        <w:rFonts w:ascii="Arial Narrow" w:hAnsi="Arial Narrow"/>
        <w:noProof/>
        <w:color w:val="000000" w:themeColor="text1"/>
        <w:sz w:val="16"/>
        <w:szCs w:val="16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8BAAE" w14:textId="77777777" w:rsidR="00D96FC9" w:rsidRDefault="00D96FC9" w:rsidP="00B72228">
      <w:pPr>
        <w:spacing w:line="240" w:lineRule="auto"/>
      </w:pPr>
      <w:r>
        <w:separator/>
      </w:r>
    </w:p>
  </w:footnote>
  <w:footnote w:type="continuationSeparator" w:id="0">
    <w:p w14:paraId="055EB38E" w14:textId="77777777" w:rsidR="00D96FC9" w:rsidRDefault="00D96FC9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D517" w14:textId="77777777" w:rsidR="00CC10C4" w:rsidRPr="00F02BF4" w:rsidRDefault="00CC10C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13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523"/>
    <w:rsid w:val="0004070C"/>
    <w:rsid w:val="000701B6"/>
    <w:rsid w:val="000707CF"/>
    <w:rsid w:val="00093CD1"/>
    <w:rsid w:val="000A1D29"/>
    <w:rsid w:val="000B7242"/>
    <w:rsid w:val="000E34D7"/>
    <w:rsid w:val="0011586B"/>
    <w:rsid w:val="00136C82"/>
    <w:rsid w:val="00140CA9"/>
    <w:rsid w:val="00146180"/>
    <w:rsid w:val="0016338C"/>
    <w:rsid w:val="00164B43"/>
    <w:rsid w:val="00167D3D"/>
    <w:rsid w:val="001C65E1"/>
    <w:rsid w:val="001F5AD2"/>
    <w:rsid w:val="001F7938"/>
    <w:rsid w:val="0022122D"/>
    <w:rsid w:val="0024492D"/>
    <w:rsid w:val="00255849"/>
    <w:rsid w:val="00307AB7"/>
    <w:rsid w:val="00314814"/>
    <w:rsid w:val="00316D6E"/>
    <w:rsid w:val="0032458A"/>
    <w:rsid w:val="00334763"/>
    <w:rsid w:val="003403C2"/>
    <w:rsid w:val="00341897"/>
    <w:rsid w:val="00356C76"/>
    <w:rsid w:val="0038430B"/>
    <w:rsid w:val="003853FD"/>
    <w:rsid w:val="003A49C5"/>
    <w:rsid w:val="003A7F24"/>
    <w:rsid w:val="003C2445"/>
    <w:rsid w:val="0040384F"/>
    <w:rsid w:val="004130C3"/>
    <w:rsid w:val="00461D32"/>
    <w:rsid w:val="00467143"/>
    <w:rsid w:val="004D3061"/>
    <w:rsid w:val="004E0853"/>
    <w:rsid w:val="004E4872"/>
    <w:rsid w:val="004F0910"/>
    <w:rsid w:val="0053506D"/>
    <w:rsid w:val="00535B34"/>
    <w:rsid w:val="00545439"/>
    <w:rsid w:val="00574833"/>
    <w:rsid w:val="005840EA"/>
    <w:rsid w:val="005E103A"/>
    <w:rsid w:val="0063674D"/>
    <w:rsid w:val="0064066B"/>
    <w:rsid w:val="006450A9"/>
    <w:rsid w:val="00645523"/>
    <w:rsid w:val="00666C3E"/>
    <w:rsid w:val="00672C59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8090F"/>
    <w:rsid w:val="007958C7"/>
    <w:rsid w:val="007C6DE4"/>
    <w:rsid w:val="007E1671"/>
    <w:rsid w:val="007E1C84"/>
    <w:rsid w:val="007E47D6"/>
    <w:rsid w:val="0081645E"/>
    <w:rsid w:val="008A5A3A"/>
    <w:rsid w:val="00904B32"/>
    <w:rsid w:val="00921C1D"/>
    <w:rsid w:val="009500C1"/>
    <w:rsid w:val="00966DB7"/>
    <w:rsid w:val="00970F3E"/>
    <w:rsid w:val="00994107"/>
    <w:rsid w:val="0099516A"/>
    <w:rsid w:val="009D02DC"/>
    <w:rsid w:val="00A0332E"/>
    <w:rsid w:val="00A06B57"/>
    <w:rsid w:val="00A85205"/>
    <w:rsid w:val="00A866A0"/>
    <w:rsid w:val="00A87B1D"/>
    <w:rsid w:val="00AB0C7E"/>
    <w:rsid w:val="00AB3077"/>
    <w:rsid w:val="00AB6735"/>
    <w:rsid w:val="00AB6FA2"/>
    <w:rsid w:val="00AC21D9"/>
    <w:rsid w:val="00AC446B"/>
    <w:rsid w:val="00AF471F"/>
    <w:rsid w:val="00B03899"/>
    <w:rsid w:val="00B11841"/>
    <w:rsid w:val="00B22F7E"/>
    <w:rsid w:val="00B25606"/>
    <w:rsid w:val="00B40398"/>
    <w:rsid w:val="00B50C8A"/>
    <w:rsid w:val="00B60422"/>
    <w:rsid w:val="00B72228"/>
    <w:rsid w:val="00B87612"/>
    <w:rsid w:val="00BC746B"/>
    <w:rsid w:val="00C00308"/>
    <w:rsid w:val="00C00347"/>
    <w:rsid w:val="00C27944"/>
    <w:rsid w:val="00C53286"/>
    <w:rsid w:val="00C608EA"/>
    <w:rsid w:val="00C956D9"/>
    <w:rsid w:val="00CC10C4"/>
    <w:rsid w:val="00CC1F26"/>
    <w:rsid w:val="00CE4117"/>
    <w:rsid w:val="00D07F43"/>
    <w:rsid w:val="00D27EE8"/>
    <w:rsid w:val="00D75AD9"/>
    <w:rsid w:val="00D9308C"/>
    <w:rsid w:val="00D93751"/>
    <w:rsid w:val="00D96B82"/>
    <w:rsid w:val="00D96FC9"/>
    <w:rsid w:val="00DC0EFD"/>
    <w:rsid w:val="00DC0F73"/>
    <w:rsid w:val="00E26402"/>
    <w:rsid w:val="00E26B76"/>
    <w:rsid w:val="00E812F6"/>
    <w:rsid w:val="00EA611E"/>
    <w:rsid w:val="00EC5838"/>
    <w:rsid w:val="00F02BF4"/>
    <w:rsid w:val="00F24549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17815"/>
  <w15:docId w15:val="{6097AB42-208B-4668-954A-66EBD53F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6%20&#1053;&#1040;%20&#1056;&#1045;&#1043;&#1048;&#1057;&#1058;&#1056;&#1040;&#1062;&#1048;&#1070;%20&#1055;&#1056;&#1040;&#1042;&#1040;%20&#1057;&#1054;&#1041;&#1057;&#1058;&#1042;&#1045;&#1053;&#1053;&#1054;&#1057;&#1058;&#1048;%20&#1053;&#1040;%20&#1054;&#1041;&#1066;&#1045;&#1050;&#1058;%20&#1053;&#1045;&#1044;&#1042;&#1048;&#1046;&#1048;&#1052;&#1054;&#1043;&#1054;%20&#1048;&#1052;&#1059;&#1065;&#1045;&#1057;&#1058;&#1042;&#104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1F5E14613804F51B8D5CB98A21279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05C5F3-B3A0-4911-BBC6-7A957F242C56}"/>
      </w:docPartPr>
      <w:docPartBody>
        <w:p w:rsidR="007D2109" w:rsidRDefault="007D2109" w:rsidP="007D2109">
          <w:pPr>
            <w:pStyle w:val="91F5E14613804F51B8D5CB98A21279C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FE51B8ACBADB48C5BEEBFEEC1EA08F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DE37EA-D644-4F10-AF1E-BC27A93AF4B7}"/>
      </w:docPartPr>
      <w:docPartBody>
        <w:p w:rsidR="007D2109" w:rsidRDefault="007D2109" w:rsidP="007D2109">
          <w:pPr>
            <w:pStyle w:val="FE51B8ACBADB48C5BEEBFEEC1EA08F9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42"/>
    <w:rsid w:val="003373ED"/>
    <w:rsid w:val="0035468F"/>
    <w:rsid w:val="00546F03"/>
    <w:rsid w:val="0057718C"/>
    <w:rsid w:val="006413E5"/>
    <w:rsid w:val="006B42C0"/>
    <w:rsid w:val="007D2109"/>
    <w:rsid w:val="0099516A"/>
    <w:rsid w:val="00B11841"/>
    <w:rsid w:val="00D9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2109"/>
  </w:style>
  <w:style w:type="paragraph" w:customStyle="1" w:styleId="91F5E14613804F51B8D5CB98A21279C9">
    <w:name w:val="91F5E14613804F51B8D5CB98A21279C9"/>
    <w:rsid w:val="007D2109"/>
    <w:rPr>
      <w:kern w:val="2"/>
      <w14:ligatures w14:val="standardContextual"/>
    </w:rPr>
  </w:style>
  <w:style w:type="paragraph" w:customStyle="1" w:styleId="FE51B8ACBADB48C5BEEBFEEC1EA08F9B">
    <w:name w:val="FE51B8ACBADB48C5BEEBFEEC1EA08F9B"/>
    <w:rsid w:val="007D2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5821-9EE7-472F-8F50-9897F4CA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16 НА РЕГИСТРАЦИЮ ПРАВА СОБСТВЕННОСТИ НА ОБЪЕКТ НЕДВИЖИМОГО ИМУЩЕСТВА</Template>
  <TotalTime>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2021-12-20T09:57:00Z</dcterms:created>
  <dcterms:modified xsi:type="dcterms:W3CDTF">2024-08-09T07:26:00Z</dcterms:modified>
</cp:coreProperties>
</file>